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6EE21" w14:textId="77777777" w:rsidR="004D50CC" w:rsidRDefault="004D50CC" w:rsidP="004D50C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CAVE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74FA6C3C" w14:textId="77777777" w:rsidR="004D50CC" w:rsidRDefault="004D50CC" w:rsidP="004D50C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Woodchurch, Kent. </w:t>
      </w:r>
    </w:p>
    <w:p w14:paraId="46172A90" w14:textId="77777777" w:rsidR="004D50CC" w:rsidRDefault="004D50CC" w:rsidP="004D50CC">
      <w:pPr>
        <w:pStyle w:val="NoSpacing"/>
        <w:jc w:val="both"/>
        <w:rPr>
          <w:rFonts w:cs="Times New Roman"/>
          <w:szCs w:val="24"/>
        </w:rPr>
      </w:pPr>
    </w:p>
    <w:p w14:paraId="01C8BE64" w14:textId="77777777" w:rsidR="004D50CC" w:rsidRDefault="004D50CC" w:rsidP="004D50CC">
      <w:pPr>
        <w:pStyle w:val="NoSpacing"/>
        <w:jc w:val="both"/>
        <w:rPr>
          <w:rFonts w:cs="Times New Roman"/>
          <w:szCs w:val="24"/>
        </w:rPr>
      </w:pPr>
    </w:p>
    <w:p w14:paraId="0D3CC145" w14:textId="77777777" w:rsidR="004D50CC" w:rsidRDefault="004D50CC" w:rsidP="004D50C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1413</w:t>
      </w:r>
      <w:r>
        <w:rPr>
          <w:rFonts w:cs="Times New Roman"/>
          <w:szCs w:val="24"/>
        </w:rPr>
        <w:tab/>
        <w:t>He made his Will.</w:t>
      </w:r>
    </w:p>
    <w:p w14:paraId="6ECF3DB9" w14:textId="77777777" w:rsidR="004D50CC" w:rsidRDefault="004D50CC" w:rsidP="004D50C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1F7FC1E2" w14:textId="77777777" w:rsidR="004D50CC" w:rsidRDefault="004D50CC" w:rsidP="004D50CC">
      <w:pPr>
        <w:pStyle w:val="NoSpacing"/>
        <w:jc w:val="both"/>
        <w:rPr>
          <w:rFonts w:cs="Times New Roman"/>
          <w:szCs w:val="24"/>
        </w:rPr>
      </w:pPr>
    </w:p>
    <w:p w14:paraId="033DC403" w14:textId="77777777" w:rsidR="004D50CC" w:rsidRDefault="004D50CC" w:rsidP="004D50CC">
      <w:pPr>
        <w:pStyle w:val="NoSpacing"/>
        <w:jc w:val="both"/>
        <w:rPr>
          <w:rFonts w:cs="Times New Roman"/>
          <w:szCs w:val="24"/>
        </w:rPr>
      </w:pPr>
    </w:p>
    <w:p w14:paraId="73955073" w14:textId="77777777" w:rsidR="004D50CC" w:rsidRDefault="004D50CC" w:rsidP="004D50CC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 August 2022</w:t>
      </w:r>
    </w:p>
    <w:p w14:paraId="28DB758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DE34A" w14:textId="77777777" w:rsidR="004D50CC" w:rsidRDefault="004D50CC" w:rsidP="009139A6">
      <w:r>
        <w:separator/>
      </w:r>
    </w:p>
  </w:endnote>
  <w:endnote w:type="continuationSeparator" w:id="0">
    <w:p w14:paraId="781C2884" w14:textId="77777777" w:rsidR="004D50CC" w:rsidRDefault="004D50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123A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7317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C16A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846E9" w14:textId="77777777" w:rsidR="004D50CC" w:rsidRDefault="004D50CC" w:rsidP="009139A6">
      <w:r>
        <w:separator/>
      </w:r>
    </w:p>
  </w:footnote>
  <w:footnote w:type="continuationSeparator" w:id="0">
    <w:p w14:paraId="36A01C90" w14:textId="77777777" w:rsidR="004D50CC" w:rsidRDefault="004D50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F98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589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7BA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0CC"/>
    <w:rsid w:val="000666E0"/>
    <w:rsid w:val="002510B7"/>
    <w:rsid w:val="004D50CC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72CEC"/>
  <w15:chartTrackingRefBased/>
  <w15:docId w15:val="{E071D654-C6F0-4A5B-AF6E-0DED490D7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D50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2022-11-19T21:53:00Z</dcterms:created>
  <dcterms:modified xsi:type="dcterms:W3CDTF">2022-11-19T21:54:00Z</dcterms:modified>
</cp:coreProperties>
</file>